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38E" w:rsidRPr="00661D12" w:rsidRDefault="009674E6">
      <w:pPr>
        <w:rPr>
          <w:sz w:val="2"/>
        </w:rPr>
      </w:pPr>
      <w:bookmarkStart w:id="0" w:name="_GoBack"/>
      <w:bookmarkEnd w:id="0"/>
      <w:r>
        <w:rPr>
          <w:noProof/>
          <w:sz w:val="2"/>
        </w:rPr>
        <w:drawing>
          <wp:anchor distT="0" distB="0" distL="114300" distR="114300" simplePos="0" relativeHeight="251665408" behindDoc="0" locked="0" layoutInCell="1" allowOverlap="1" wp14:anchorId="22CD261B" wp14:editId="333BA09E">
            <wp:simplePos x="0" y="0"/>
            <wp:positionH relativeFrom="margin">
              <wp:align>center</wp:align>
            </wp:positionH>
            <wp:positionV relativeFrom="page">
              <wp:posOffset>1291590</wp:posOffset>
            </wp:positionV>
            <wp:extent cx="1430525" cy="1404000"/>
            <wp:effectExtent l="0" t="0" r="0" b="5715"/>
            <wp:wrapNone/>
            <wp:docPr id="1" name="Ill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525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7AA4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8ED158" wp14:editId="0E0205B9">
                <wp:simplePos x="0" y="0"/>
                <wp:positionH relativeFrom="column">
                  <wp:posOffset>266700</wp:posOffset>
                </wp:positionH>
                <wp:positionV relativeFrom="paragraph">
                  <wp:posOffset>3410585</wp:posOffset>
                </wp:positionV>
                <wp:extent cx="736000" cy="128000"/>
                <wp:effectExtent l="0" t="0" r="6985" b="5715"/>
                <wp:wrapNone/>
                <wp:docPr id="5" name="Zip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000" cy="12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>
                            <w:pPr>
                              <w:rPr>
                                <w:rFonts w:ascii="Meiryo UI" w:eastAsia="Meiryo UI" w:hAnsi="Meiryo UI"/>
                                <w:sz w:val="16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16"/>
                              </w:rPr>
                              <w:t>〒185-0011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8ED158" id="_x0000_t202" coordsize="21600,21600" o:spt="202" path="m,l,21600r21600,l21600,xe">
                <v:stroke joinstyle="miter"/>
                <v:path gradientshapeok="t" o:connecttype="rect"/>
              </v:shapetype>
              <v:shape id="Zip" o:spid="_x0000_s1026" type="#_x0000_t202" style="position:absolute;left:0;text-align:left;margin-left:21pt;margin-top:268.55pt;width:57.95pt;height:10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" filled="f" stroked="f" strokeweight=".5pt">
                <v:textbox inset="0,0,0,0">
                  <w:txbxContent>
                    <w:p w:rsidR="00661D12" w:rsidRPr="00787AA4" w:rsidRDefault="00661D12">
                      <w:pPr>
                        <w:rPr>
                          <w:rFonts w:ascii="Meiryo UI" w:eastAsia="Meiryo UI" w:hAnsi="Meiryo UI"/>
                          <w:sz w:val="16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16"/>
                        </w:rPr>
                        <w:t>〒185-0011</w:t>
                      </w:r>
                    </w:p>
                  </w:txbxContent>
                </v:textbox>
              </v:shape>
            </w:pict>
          </mc:Fallback>
        </mc:AlternateContent>
      </w:r>
      <w:r w:rsidR="00787AA4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A23B48" wp14:editId="30C93863">
                <wp:simplePos x="0" y="0"/>
                <wp:positionH relativeFrom="column">
                  <wp:posOffset>247650</wp:posOffset>
                </wp:positionH>
                <wp:positionV relativeFrom="paragraph">
                  <wp:posOffset>3573780</wp:posOffset>
                </wp:positionV>
                <wp:extent cx="1919605" cy="307975"/>
                <wp:effectExtent l="0" t="0" r="4445" b="0"/>
                <wp:wrapNone/>
                <wp:docPr id="6" name="Addres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9605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 w:rsidP="00661D12">
                            <w:pPr>
                              <w:jc w:val="left"/>
                              <w:rPr>
                                <w:rFonts w:ascii="Meiryo UI" w:eastAsia="Meiryo UI" w:hAnsi="Meiryo UI"/>
                                <w:sz w:val="16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16"/>
                              </w:rPr>
                              <w:t>東京都国分寺市南本田１－２－３</w:t>
                            </w:r>
                          </w:p>
                          <w:p w:rsidR="00661D12" w:rsidRPr="00661D12" w:rsidRDefault="00661D12" w:rsidP="00661D12">
                            <w:pPr>
                              <w:jc w:val="right"/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A85D92" id="Address" o:spid="_x0000_s1027" type="#_x0000_t202" style="position:absolute;left:0;text-align:left;margin-left:19.5pt;margin-top:281.4pt;width:151.15pt;height:2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" filled="f" stroked="f" strokeweight=".5pt">
                <v:textbox inset="0,0,0,0">
                  <w:txbxContent>
                    <w:p w:rsidR="00661D12" w:rsidRPr="00787AA4" w:rsidRDefault="00661D12" w:rsidP="00661D12">
                      <w:pPr>
                        <w:jc w:val="left"/>
                        <w:rPr>
                          <w:rFonts w:ascii="Meiryo UI" w:eastAsia="Meiryo UI" w:hAnsi="Meiryo UI"/>
                          <w:sz w:val="16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16"/>
                        </w:rPr>
                        <w:t>東京都国分寺市南本田１－２－３</w:t>
                      </w:r>
                    </w:p>
                    <w:p w:rsidR="00661D12" w:rsidRPr="00661D12" w:rsidRDefault="00661D12" w:rsidP="00661D12">
                      <w:pPr>
                        <w:jc w:val="right"/>
                        <w:rPr>
                          <w:rFonts w:ascii="ＭＳ 明朝" w:hAnsi="ＭＳ 明朝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7AA4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84F1ED" wp14:editId="3141E146">
                <wp:simplePos x="0" y="0"/>
                <wp:positionH relativeFrom="column">
                  <wp:posOffset>182880</wp:posOffset>
                </wp:positionH>
                <wp:positionV relativeFrom="paragraph">
                  <wp:posOffset>4060825</wp:posOffset>
                </wp:positionV>
                <wp:extent cx="2495550" cy="161925"/>
                <wp:effectExtent l="0" t="0" r="0" b="9525"/>
                <wp:wrapNone/>
                <wp:docPr id="8" name="Inf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161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 w:rsidP="00787AA4">
                            <w:pPr>
                              <w:jc w:val="distribute"/>
                              <w:rPr>
                                <w:rFonts w:ascii="Meiryo UI" w:eastAsia="Meiryo UI" w:hAnsi="Meiryo UI"/>
                                <w:sz w:val="16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16"/>
                              </w:rPr>
                              <w:t>Tel: 042-***-****</w:t>
                            </w:r>
                            <w:r w:rsidR="00787AA4">
                              <w:rPr>
                                <w:rFonts w:ascii="Meiryo UI" w:eastAsia="Meiryo UI" w:hAnsi="Meiryo UI" w:hint="eastAsia"/>
                                <w:sz w:val="16"/>
                              </w:rPr>
                              <w:t xml:space="preserve"> </w:t>
                            </w:r>
                            <w:r w:rsidRPr="00787AA4">
                              <w:rPr>
                                <w:rFonts w:ascii="Meiryo UI" w:eastAsia="Meiryo UI" w:hAnsi="Meiryo UI"/>
                                <w:spacing w:val="34"/>
                                <w:kern w:val="0"/>
                                <w:sz w:val="16"/>
                                <w:fitText w:val="1814" w:id="199398400"/>
                              </w:rPr>
                              <w:t>satou@***.co.j</w:t>
                            </w:r>
                            <w:r w:rsidRPr="00787AA4">
                              <w:rPr>
                                <w:rFonts w:ascii="Meiryo UI" w:eastAsia="Meiryo UI" w:hAnsi="Meiryo UI"/>
                                <w:spacing w:val="12"/>
                                <w:kern w:val="0"/>
                                <w:sz w:val="16"/>
                                <w:fitText w:val="1814" w:id="199398400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E3921" id="Info" o:spid="_x0000_s1028" type="#_x0000_t202" style="position:absolute;left:0;text-align:left;margin-left:14.4pt;margin-top:319.75pt;width:196.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" filled="f" stroked="f" strokeweight=".5pt">
                <v:textbox inset="0,0,0,0">
                  <w:txbxContent>
                    <w:p w:rsidR="00661D12" w:rsidRPr="00787AA4" w:rsidRDefault="00661D12" w:rsidP="00787AA4">
                      <w:pPr>
                        <w:jc w:val="distribute"/>
                        <w:rPr>
                          <w:rFonts w:ascii="Meiryo UI" w:eastAsia="Meiryo UI" w:hAnsi="Meiryo UI"/>
                          <w:sz w:val="16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16"/>
                        </w:rPr>
                        <w:t>Tel: 042-***-****</w:t>
                      </w:r>
                      <w:r w:rsidR="00787AA4">
                        <w:rPr>
                          <w:rFonts w:ascii="Meiryo UI" w:eastAsia="Meiryo UI" w:hAnsi="Meiryo UI" w:hint="eastAsia"/>
                          <w:sz w:val="16"/>
                        </w:rPr>
                        <w:t xml:space="preserve"> </w:t>
                      </w:r>
                      <w:r w:rsidRPr="00787AA4">
                        <w:rPr>
                          <w:rFonts w:ascii="Meiryo UI" w:eastAsia="Meiryo UI" w:hAnsi="Meiryo UI"/>
                          <w:spacing w:val="34"/>
                          <w:kern w:val="0"/>
                          <w:sz w:val="16"/>
                          <w:fitText w:val="1814" w:id="199398400"/>
                        </w:rPr>
                        <w:t>satou@***.co.j</w:t>
                      </w:r>
                      <w:r w:rsidRPr="00787AA4">
                        <w:rPr>
                          <w:rFonts w:ascii="Meiryo UI" w:eastAsia="Meiryo UI" w:hAnsi="Meiryo UI"/>
                          <w:spacing w:val="12"/>
                          <w:kern w:val="0"/>
                          <w:sz w:val="16"/>
                          <w:fitText w:val="1814" w:id="199398400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787AA4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6BFB8B" wp14:editId="149DD76B">
                <wp:simplePos x="0" y="0"/>
                <wp:positionH relativeFrom="margin">
                  <wp:align>center</wp:align>
                </wp:positionH>
                <wp:positionV relativeFrom="paragraph">
                  <wp:posOffset>2355850</wp:posOffset>
                </wp:positionV>
                <wp:extent cx="2343150" cy="723900"/>
                <wp:effectExtent l="0" t="0" r="0" b="0"/>
                <wp:wrapNone/>
                <wp:docPr id="4" name="Gree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>
                            <w:pPr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  <w:t>住所が変わりましたので、お知らせします。</w:t>
                            </w:r>
                          </w:p>
                          <w:p w:rsidR="00661D12" w:rsidRPr="00787AA4" w:rsidRDefault="00661D12">
                            <w:pPr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  <w:t>緑と水ぐらいしかありませんが、ぜひ一度遊びにきてください。</w:t>
                            </w:r>
                          </w:p>
                          <w:p w:rsidR="00661D12" w:rsidRPr="00661D12" w:rsidRDefault="00661D12">
                            <w:pPr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DABE5" id="Greet" o:spid="_x0000_s1029" type="#_x0000_t202" style="position:absolute;left:0;text-align:left;margin-left:0;margin-top:185.5pt;width:184.5pt;height:57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" filled="f" stroked="f" strokeweight=".5pt">
                <v:textbox inset="0,0,0,0">
                  <w:txbxContent>
                    <w:p w:rsidR="00661D12" w:rsidRPr="00787AA4" w:rsidRDefault="00661D12">
                      <w:pPr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  <w:t>住所が変わりましたので、お知らせします。</w:t>
                      </w:r>
                    </w:p>
                    <w:p w:rsidR="00661D12" w:rsidRPr="00787AA4" w:rsidRDefault="00661D12">
                      <w:pPr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  <w:t>緑と水ぐらいしかありませんが、ぜひ一度遊びにきてください。</w:t>
                      </w:r>
                    </w:p>
                    <w:p w:rsidR="00661D12" w:rsidRPr="00661D12" w:rsidRDefault="00661D12">
                      <w:pPr>
                        <w:rPr>
                          <w:rFonts w:ascii="ＭＳ 明朝" w:hAnsi="ＭＳ 明朝"/>
                          <w:sz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61D12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5DE822" wp14:editId="5B9F2609">
                <wp:simplePos x="0" y="0"/>
                <wp:positionH relativeFrom="column">
                  <wp:posOffset>783555</wp:posOffset>
                </wp:positionH>
                <wp:positionV relativeFrom="paragraph">
                  <wp:posOffset>3728650</wp:posOffset>
                </wp:positionV>
                <wp:extent cx="1625600" cy="358401"/>
                <wp:effectExtent l="0" t="0" r="12700" b="3810"/>
                <wp:wrapNone/>
                <wp:docPr id="7" name="Nam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3584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 w:rsidP="00661D12">
                            <w:pPr>
                              <w:jc w:val="distribute"/>
                              <w:rPr>
                                <w:rFonts w:ascii="Meiryo UI" w:eastAsia="Meiryo UI" w:hAnsi="Meiryo UI"/>
                                <w:b/>
                                <w:sz w:val="32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b/>
                                <w:sz w:val="32"/>
                              </w:rPr>
                              <w:t>佐藤正吾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ADBE3A" id="Name" o:spid="_x0000_s1030" type="#_x0000_t202" style="position:absolute;left:0;text-align:left;margin-left:61.7pt;margin-top:293.6pt;width:128pt;height:28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" filled="f" stroked="f" strokeweight=".5pt">
                <v:textbox inset="0,0,0,0">
                  <w:txbxContent>
                    <w:p w:rsidR="00661D12" w:rsidRPr="00787AA4" w:rsidRDefault="00661D12" w:rsidP="00661D12">
                      <w:pPr>
                        <w:jc w:val="distribute"/>
                        <w:rPr>
                          <w:rFonts w:ascii="Meiryo UI" w:eastAsia="Meiryo UI" w:hAnsi="Meiryo UI"/>
                          <w:b/>
                          <w:sz w:val="32"/>
                        </w:rPr>
                      </w:pPr>
                      <w:r w:rsidRPr="00787AA4">
                        <w:rPr>
                          <w:rFonts w:ascii="Meiryo UI" w:eastAsia="Meiryo UI" w:hAnsi="Meiryo UI"/>
                          <w:b/>
                          <w:sz w:val="32"/>
                        </w:rPr>
                        <w:t>佐藤正吾</w:t>
                      </w:r>
                    </w:p>
                  </w:txbxContent>
                </v:textbox>
              </v:shape>
            </w:pict>
          </mc:Fallback>
        </mc:AlternateContent>
      </w:r>
      <w:r w:rsidR="00661D12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5165" behindDoc="0" locked="0" layoutInCell="1" allowOverlap="1" wp14:anchorId="0382FE44" wp14:editId="536125C2">
                <wp:simplePos x="0" y="0"/>
                <wp:positionH relativeFrom="column">
                  <wp:posOffset>179955</wp:posOffset>
                </wp:positionH>
                <wp:positionV relativeFrom="paragraph">
                  <wp:posOffset>250</wp:posOffset>
                </wp:positionV>
                <wp:extent cx="2520000" cy="2520000"/>
                <wp:effectExtent l="0" t="0" r="0" b="0"/>
                <wp:wrapNone/>
                <wp:docPr id="3" name="Auto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0" cy="25200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D8FFDD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  <a:tileRect/>
                        </a:gra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 cap="flat" cmpd="sng" algn="ctr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miter lim="800000"/>
                            </a14:hiddenLine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890BB5" id="AutoShape" o:spid="_x0000_s1026" style="position:absolute;left:0;text-align:left;margin-left:14.15pt;margin-top:0;width:198.45pt;height:198.45pt;z-index:2516551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" fillcolor="#d8ffdd" stroked="f" strokecolor="#1f4d78 [1604]" strokeweight="1pt">
                <v:fill rotate="t" focus="100%" type="gradient"/>
              </v:rect>
            </w:pict>
          </mc:Fallback>
        </mc:AlternateContent>
      </w:r>
      <w:r w:rsidR="00661D12">
        <w:rPr>
          <w:noProof/>
          <w:sz w:val="2"/>
        </w:rPr>
        <w:drawing>
          <wp:anchor distT="0" distB="0" distL="114300" distR="114300" simplePos="0" relativeHeight="251657215" behindDoc="0" locked="0" layoutInCell="1" allowOverlap="1" wp14:anchorId="50F26003" wp14:editId="7D5A3970">
            <wp:simplePos x="0" y="0"/>
            <wp:positionH relativeFrom="page">
              <wp:posOffset>795655</wp:posOffset>
            </wp:positionH>
            <wp:positionV relativeFrom="page">
              <wp:posOffset>695325</wp:posOffset>
            </wp:positionV>
            <wp:extent cx="2013480" cy="575594"/>
            <wp:effectExtent l="0" t="0" r="6350" b="0"/>
            <wp:wrapNone/>
            <wp:docPr id="2" name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3480" cy="5755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6638E" w:rsidRPr="00661D12" w:rsidSect="00661D12">
      <w:pgSz w:w="5669" w:h="8391"/>
      <w:pgMar w:top="850" w:right="567" w:bottom="850" w:left="567" w:header="720" w:footer="72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863" w:rsidRDefault="00852863" w:rsidP="000F15A9">
      <w:r>
        <w:separator/>
      </w:r>
    </w:p>
  </w:endnote>
  <w:endnote w:type="continuationSeparator" w:id="0">
    <w:p w:rsidR="00852863" w:rsidRDefault="00852863" w:rsidP="000F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863" w:rsidRDefault="00852863" w:rsidP="000F15A9">
      <w:r>
        <w:separator/>
      </w:r>
    </w:p>
  </w:footnote>
  <w:footnote w:type="continuationSeparator" w:id="0">
    <w:p w:rsidR="00852863" w:rsidRDefault="00852863" w:rsidP="000F15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840"/>
  <w:drawingGridHorizontalSpacing w:val="14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D12"/>
    <w:rsid w:val="000F15A9"/>
    <w:rsid w:val="001D35AF"/>
    <w:rsid w:val="003C4EF4"/>
    <w:rsid w:val="004A5129"/>
    <w:rsid w:val="00661D12"/>
    <w:rsid w:val="0076638E"/>
    <w:rsid w:val="00787AA4"/>
    <w:rsid w:val="00806A6F"/>
    <w:rsid w:val="0083541D"/>
    <w:rsid w:val="00852863"/>
    <w:rsid w:val="008D0053"/>
    <w:rsid w:val="009674E6"/>
    <w:rsid w:val="009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6F9BB53-3F70-4B90-A6C5-0DAC03E3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D1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661D12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semiHidden/>
    <w:rsid w:val="00661D12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661D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661D12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rsid w:val="00661D1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661D1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1\RPCARD20.WIZ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RPCARD20.WIZ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2013-01-02T07:08:00Z</dcterms:created>
  <dcterms:modified xsi:type="dcterms:W3CDTF">2013-01-02T07:08:00Z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dType">
    <vt:i4>4</vt:i4>
  </property>
  <property fmtid="{D5CDD505-2E9C-101B-9397-08002B2CF9AE}" pid="3" name="Nengo">
    <vt:i4>1</vt:i4>
  </property>
  <property fmtid="{D5CDD505-2E9C-101B-9397-08002B2CF9AE}" pid="4" name="WizardSucceeded">
    <vt:i4>1</vt:i4>
  </property>
  <property fmtid="{D5CDD505-2E9C-101B-9397-08002B2CF9AE}" pid="5" name="Layout">
    <vt:i4>45</vt:i4>
  </property>
</Properties>
</file>